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AF01A" w14:textId="77777777" w:rsidR="00666F47" w:rsidRDefault="00666F47" w:rsidP="00666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MAGSON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43DA07C9" w14:textId="77777777" w:rsidR="00666F47" w:rsidRDefault="00666F47" w:rsidP="00666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Yorkshire.</w:t>
      </w:r>
    </w:p>
    <w:p w14:paraId="1E698AE7" w14:textId="77777777" w:rsidR="00666F47" w:rsidRDefault="00666F47" w:rsidP="00666F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029470" w14:textId="77777777" w:rsidR="00666F47" w:rsidRDefault="00666F47" w:rsidP="00666F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056255" w14:textId="77777777" w:rsidR="00666F47" w:rsidRDefault="00666F47" w:rsidP="00666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York Castle</w:t>
      </w:r>
    </w:p>
    <w:p w14:paraId="119A21F6" w14:textId="77777777" w:rsidR="00666F47" w:rsidRDefault="00666F47" w:rsidP="00666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d.1406)(q.v.).</w:t>
      </w:r>
    </w:p>
    <w:p w14:paraId="61158DFE" w14:textId="77777777" w:rsidR="00666F47" w:rsidRDefault="00666F47" w:rsidP="00666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19-65)</w:t>
      </w:r>
    </w:p>
    <w:p w14:paraId="12F528E3" w14:textId="77777777" w:rsidR="00666F47" w:rsidRDefault="00666F47" w:rsidP="00666F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2E373F" w14:textId="77777777" w:rsidR="00666F47" w:rsidRDefault="00666F47" w:rsidP="00666F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0A613A" w14:textId="77777777" w:rsidR="00666F47" w:rsidRPr="00893EDF" w:rsidRDefault="00666F47" w:rsidP="00666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35E8356A" w14:textId="0340B2C9" w:rsidR="00BA00AB" w:rsidRPr="00666F4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66F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8F0F1" w14:textId="77777777" w:rsidR="00666F47" w:rsidRDefault="00666F47" w:rsidP="009139A6">
      <w:r>
        <w:separator/>
      </w:r>
    </w:p>
  </w:endnote>
  <w:endnote w:type="continuationSeparator" w:id="0">
    <w:p w14:paraId="488F0868" w14:textId="77777777" w:rsidR="00666F47" w:rsidRDefault="00666F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1C9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A4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B07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5E991" w14:textId="77777777" w:rsidR="00666F47" w:rsidRDefault="00666F47" w:rsidP="009139A6">
      <w:r>
        <w:separator/>
      </w:r>
    </w:p>
  </w:footnote>
  <w:footnote w:type="continuationSeparator" w:id="0">
    <w:p w14:paraId="072CF99F" w14:textId="77777777" w:rsidR="00666F47" w:rsidRDefault="00666F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E9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5B3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21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F47"/>
    <w:rsid w:val="000666E0"/>
    <w:rsid w:val="002510B7"/>
    <w:rsid w:val="005C130B"/>
    <w:rsid w:val="00666F4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756D2"/>
  <w15:chartTrackingRefBased/>
  <w15:docId w15:val="{FFFFE94C-989F-49AA-B69F-4BBF371C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66F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2022-03-15T19:36:00Z</dcterms:created>
  <dcterms:modified xsi:type="dcterms:W3CDTF">2022-03-15T19:37:00Z</dcterms:modified>
</cp:coreProperties>
</file>